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黑体" w:hAnsi="黑体" w:eastAsia="黑体" w:cs="FangSong_GB2312"/>
          <w:sz w:val="32"/>
          <w:szCs w:val="32"/>
        </w:rPr>
      </w:pPr>
      <w:r>
        <w:rPr>
          <w:rFonts w:hint="eastAsia" w:ascii="黑体" w:hAnsi="黑体" w:eastAsia="黑体" w:cs="FangSong_GB2312"/>
          <w:sz w:val="32"/>
          <w:szCs w:val="32"/>
        </w:rPr>
        <w:t>附件1</w:t>
      </w:r>
    </w:p>
    <w:p>
      <w:pPr>
        <w:spacing w:line="360" w:lineRule="auto"/>
        <w:jc w:val="center"/>
        <w:rPr>
          <w:rFonts w:ascii="宋体" w:hAnsi="宋体" w:eastAsia="宋体" w:cs="FangSong_GB2312"/>
          <w:sz w:val="32"/>
          <w:szCs w:val="32"/>
        </w:rPr>
      </w:pPr>
      <w:r>
        <w:rPr>
          <w:rFonts w:hint="eastAsia" w:ascii="宋体" w:hAnsi="宋体" w:eastAsia="宋体" w:cs="FangSong_GB2312"/>
          <w:sz w:val="32"/>
          <w:szCs w:val="32"/>
        </w:rPr>
        <w:t>赛事反兴奋剂工作执行倒排表</w:t>
      </w:r>
    </w:p>
    <w:p>
      <w:pPr>
        <w:spacing w:line="360" w:lineRule="auto"/>
        <w:jc w:val="center"/>
        <w:rPr>
          <w:rFonts w:ascii="宋体" w:hAnsi="宋体" w:eastAsia="宋体" w:cs="FangSong_GB2312"/>
          <w:sz w:val="32"/>
          <w:szCs w:val="32"/>
        </w:rPr>
      </w:pPr>
      <w:r>
        <w:rPr>
          <w:rFonts w:ascii="FangSong_GB2312" w:hAnsi="FangSong_GB2312" w:eastAsia="FangSong_GB2312"/>
          <w:sz w:val="32"/>
          <w:szCs w:val="32"/>
        </w:rPr>
        <w:drawing>
          <wp:inline distT="0" distB="0" distL="0" distR="0">
            <wp:extent cx="5555615" cy="6967855"/>
            <wp:effectExtent l="0" t="0" r="0" b="4445"/>
            <wp:docPr id="21167758" name="Picture 1" descr="A chart with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7758" name="Picture 1" descr="A chart with different color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2125" cy="7026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hAnsi="黑体" w:eastAsia="黑体" w:cs="FangSong_GB2312"/>
          <w:sz w:val="32"/>
          <w:szCs w:val="32"/>
        </w:rPr>
      </w:pPr>
      <w:r>
        <w:rPr>
          <w:rFonts w:ascii="FangSong_GB2312" w:hAnsi="FangSong_GB2312" w:eastAsia="FangSong_GB2312"/>
          <w:sz w:val="32"/>
          <w:szCs w:val="32"/>
        </w:rPr>
        <w:drawing>
          <wp:inline distT="0" distB="0" distL="0" distR="0">
            <wp:extent cx="5727700" cy="2731135"/>
            <wp:effectExtent l="0" t="0" r="0" b="0"/>
            <wp:docPr id="1419892516" name="Picture 2" descr="A grid with lines and a blue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892516" name="Picture 2" descr="A grid with lines and a blue do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FangSong_GB2312" w:hAnsi="FangSong_GB2312" w:eastAsia="FangSong_GB2312" w:cs="FangSong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0" w:h="16840"/>
      <w:pgMar w:top="1440" w:right="1440" w:bottom="1440" w:left="1440" w:header="708" w:footer="708" w:gutter="0"/>
      <w:pgNumType w:fmt="numberInDash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  <w:rFonts w:ascii="FangSong_GB2312" w:hAnsi="FangSong_GB2312" w:eastAsia="FangSong_GB2312"/>
        <w:sz w:val="32"/>
        <w:szCs w:val="32"/>
      </w:rPr>
      <w:id w:val="1562059467"/>
      <w:docPartObj>
        <w:docPartGallery w:val="AutoText"/>
      </w:docPartObj>
    </w:sdtPr>
    <w:sdtEndPr>
      <w:rPr>
        <w:rStyle w:val="10"/>
        <w:rFonts w:ascii="FangSong_GB2312" w:hAnsi="FangSong_GB2312" w:eastAsia="FangSong_GB2312"/>
        <w:sz w:val="32"/>
        <w:szCs w:val="32"/>
      </w:rPr>
    </w:sdtEndPr>
    <w:sdtContent>
      <w:p>
        <w:pPr>
          <w:pStyle w:val="4"/>
          <w:framePr w:wrap="auto" w:vAnchor="text" w:hAnchor="margin" w:xAlign="right" w:y="1"/>
          <w:rPr>
            <w:rStyle w:val="10"/>
            <w:rFonts w:ascii="FangSong_GB2312" w:hAnsi="FangSong_GB2312" w:eastAsia="FangSong_GB2312"/>
            <w:sz w:val="32"/>
            <w:szCs w:val="32"/>
          </w:rPr>
        </w:pP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begin"/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instrText xml:space="preserve"> PAGE </w:instrText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separate"/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t>- 1 -</w:t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end"/>
        </w:r>
      </w:p>
    </w:sdtContent>
  </w:sdt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725265015"/>
      <w:docPartObj>
        <w:docPartGallery w:val="AutoText"/>
      </w:docPartObj>
    </w:sdtPr>
    <w:sdtEndPr>
      <w:rPr>
        <w:rStyle w:val="10"/>
      </w:rPr>
    </w:sdtEndPr>
    <w:sdtContent>
      <w:p>
        <w:pPr>
          <w:pStyle w:val="4"/>
          <w:framePr w:wrap="auto" w:vAnchor="text" w:hAnchor="margin" w:xAlign="right" w:y="1"/>
          <w:rPr>
            <w:rStyle w:val="10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separate"/>
        </w:r>
        <w:r>
          <w:rPr>
            <w:rStyle w:val="10"/>
          </w:rPr>
          <w:t>- 1 -</w:t>
        </w:r>
        <w:r>
          <w:rPr>
            <w:rStyle w:val="10"/>
          </w:rPr>
          <w:fldChar w:fldCharType="end"/>
        </w:r>
      </w:p>
    </w:sdtContent>
  </w:sdt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AC"/>
    <w:rsid w:val="0001454E"/>
    <w:rsid w:val="0003317E"/>
    <w:rsid w:val="00036F37"/>
    <w:rsid w:val="000831BA"/>
    <w:rsid w:val="000B5627"/>
    <w:rsid w:val="000E6DAC"/>
    <w:rsid w:val="001000C7"/>
    <w:rsid w:val="00102252"/>
    <w:rsid w:val="00117E7D"/>
    <w:rsid w:val="00183C01"/>
    <w:rsid w:val="0025544B"/>
    <w:rsid w:val="00257C2C"/>
    <w:rsid w:val="00280344"/>
    <w:rsid w:val="002E0258"/>
    <w:rsid w:val="00311E77"/>
    <w:rsid w:val="00373E90"/>
    <w:rsid w:val="003D5493"/>
    <w:rsid w:val="003F7528"/>
    <w:rsid w:val="0044468B"/>
    <w:rsid w:val="0045009A"/>
    <w:rsid w:val="00476744"/>
    <w:rsid w:val="004B5162"/>
    <w:rsid w:val="004F724C"/>
    <w:rsid w:val="005338AD"/>
    <w:rsid w:val="005406CE"/>
    <w:rsid w:val="005F63E4"/>
    <w:rsid w:val="006C32E3"/>
    <w:rsid w:val="006F3AD4"/>
    <w:rsid w:val="00713E5A"/>
    <w:rsid w:val="007216E2"/>
    <w:rsid w:val="007904E0"/>
    <w:rsid w:val="007A14FF"/>
    <w:rsid w:val="008650A8"/>
    <w:rsid w:val="009148C8"/>
    <w:rsid w:val="00960F19"/>
    <w:rsid w:val="00972099"/>
    <w:rsid w:val="00AC435D"/>
    <w:rsid w:val="00AD4923"/>
    <w:rsid w:val="00B52CFF"/>
    <w:rsid w:val="00B77CAB"/>
    <w:rsid w:val="00B94824"/>
    <w:rsid w:val="00BC106F"/>
    <w:rsid w:val="00C636D7"/>
    <w:rsid w:val="00C80A35"/>
    <w:rsid w:val="00CE3CE6"/>
    <w:rsid w:val="00CE4E39"/>
    <w:rsid w:val="00CF4301"/>
    <w:rsid w:val="00D92A20"/>
    <w:rsid w:val="00E3449D"/>
    <w:rsid w:val="00E52331"/>
    <w:rsid w:val="00E60A1A"/>
    <w:rsid w:val="00E81DBE"/>
    <w:rsid w:val="00E87652"/>
    <w:rsid w:val="00E97275"/>
    <w:rsid w:val="00F0658A"/>
    <w:rsid w:val="00F25F08"/>
    <w:rsid w:val="00FA5445"/>
    <w:rsid w:val="67AC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  <w:lang w:val="en-US"/>
    </w:rPr>
  </w:style>
  <w:style w:type="paragraph" w:styleId="3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  <w:lang w:val="en-US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val="en-US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semiHidden/>
    <w:unhideWhenUsed/>
    <w:qFormat/>
    <w:uiPriority w:val="99"/>
  </w:style>
  <w:style w:type="character" w:customStyle="1" w:styleId="11">
    <w:name w:val="Footer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Header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Heading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  <w:lang w:val="en-US"/>
    </w:rPr>
  </w:style>
  <w:style w:type="paragraph" w:styleId="14">
    <w:name w:val="List Paragraph"/>
    <w:basedOn w:val="1"/>
    <w:unhideWhenUsed/>
    <w:qFormat/>
    <w:uiPriority w:val="99"/>
    <w:pPr>
      <w:widowControl w:val="0"/>
      <w:ind w:firstLine="420" w:firstLineChars="200"/>
      <w:jc w:val="both"/>
    </w:pPr>
    <w:rPr>
      <w:kern w:val="2"/>
      <w:sz w:val="21"/>
      <w:lang w:val="en-US"/>
    </w:rPr>
  </w:style>
  <w:style w:type="character" w:customStyle="1" w:styleId="15">
    <w:name w:val="HTML Preformatted Char"/>
    <w:basedOn w:val="9"/>
    <w:link w:val="6"/>
    <w:qFormat/>
    <w:uiPriority w:val="0"/>
    <w:rPr>
      <w:rFonts w:ascii="宋体" w:hAnsi="宋体" w:eastAsia="宋体" w:cs="Times New Roman"/>
      <w:lang w:val="en-US"/>
    </w:rPr>
  </w:style>
  <w:style w:type="character" w:customStyle="1" w:styleId="16">
    <w:name w:val="Heading 4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weichengzhou\Library\Group%20Containers\UBF8T346G9.Office\User%20Content.localized\Templates.localized\&#20869;&#31614;&#25991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内签文1.dotx</Template>
  <Pages>44</Pages>
  <Words>2304</Words>
  <Characters>13134</Characters>
  <Lines>109</Lines>
  <Paragraphs>30</Paragraphs>
  <TotalTime>37</TotalTime>
  <ScaleCrop>false</ScaleCrop>
  <LinksUpToDate>false</LinksUpToDate>
  <CharactersWithSpaces>15408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2024-06-28T05:20:00Z</dcterms:created>
  <dc:creator>Weicheng Zhou</dc:creator>
  <cp:lastModifiedBy>刘祥彬</cp:lastModifiedBy>
  <cp:lastPrinted>2024-07-02T03:04:00Z</cp:lastPrinted>
  <dcterms:modified xsi:type="dcterms:W3CDTF">2024-07-03T06:34:00Z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8F2E82CC1C0C487EBFE672E942895694</vt:lpwstr>
  </property>
</Properties>
</file>